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after="0"/>
        <w:ind w:firstLine="0" w:firstLineChars="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bookmarkStart w:id="3" w:name="_GoBack"/>
      <w:bookmarkEnd w:id="3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附件1：</w:t>
      </w:r>
    </w:p>
    <w:p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  <w:highlight w:val="none"/>
        </w:rPr>
      </w:pPr>
      <w:r>
        <w:rPr>
          <w:rFonts w:hint="eastAsia" w:ascii="仿宋_GB2312" w:hAnsi="宋体" w:eastAsia="仿宋_GB2312" w:cs="仿宋"/>
          <w:b/>
          <w:bCs/>
          <w:kern w:val="1"/>
          <w:sz w:val="32"/>
          <w:szCs w:val="32"/>
          <w:highlight w:val="none"/>
        </w:rPr>
        <w:t>投标申请书</w:t>
      </w:r>
    </w:p>
    <w:p>
      <w:pPr>
        <w:spacing w:line="460" w:lineRule="exact"/>
        <w:ind w:right="708" w:firstLine="708" w:firstLineChars="294"/>
        <w:rPr>
          <w:rFonts w:hint="default" w:ascii="仿宋_GB2312" w:hAnsi="宋体" w:eastAsia="仿宋_GB2312" w:cs="仿宋"/>
          <w:kern w:val="1"/>
          <w:sz w:val="24"/>
          <w:highlight w:val="none"/>
          <w:lang w:val="en-US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  <w:highlight w:val="none"/>
        </w:rPr>
        <w:t>招标编号：</w:t>
      </w:r>
      <w:r>
        <w:rPr>
          <w:rFonts w:hint="eastAsia" w:ascii="仿宋_GB2312" w:hAnsi="宋体" w:eastAsia="仿宋_GB2312" w:cs="仿宋"/>
          <w:b/>
          <w:bCs/>
          <w:kern w:val="1"/>
          <w:sz w:val="24"/>
          <w:highlight w:val="none"/>
          <w:u w:val="single"/>
          <w:lang w:val="en-US" w:eastAsia="zh-CN"/>
        </w:rPr>
        <w:t>CCLMEB</w:t>
      </w:r>
      <w:r>
        <w:rPr>
          <w:rFonts w:hint="eastAsia" w:ascii="仿宋_GB2312" w:hAnsi="宋体" w:eastAsia="仿宋_GB2312" w:cs="仿宋"/>
          <w:b/>
          <w:bCs/>
          <w:kern w:val="1"/>
          <w:sz w:val="24"/>
          <w:highlight w:val="none"/>
          <w:u w:val="single"/>
        </w:rPr>
        <w:t>202</w:t>
      </w:r>
      <w:r>
        <w:rPr>
          <w:rFonts w:hint="eastAsia" w:ascii="仿宋_GB2312" w:hAnsi="宋体" w:eastAsia="仿宋_GB2312" w:cs="仿宋"/>
          <w:b/>
          <w:bCs/>
          <w:kern w:val="1"/>
          <w:sz w:val="24"/>
          <w:highlight w:val="none"/>
          <w:u w:val="single"/>
          <w:lang w:val="en-US" w:eastAsia="zh-CN"/>
        </w:rPr>
        <w:t>40731</w:t>
      </w:r>
    </w:p>
    <w:tbl>
      <w:tblPr>
        <w:tblStyle w:val="7"/>
        <w:tblpPr w:leftFromText="180" w:rightFromText="180" w:vertAnchor="text" w:horzAnchor="margin" w:tblpXSpec="center" w:tblpY="54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1831"/>
        <w:gridCol w:w="1843"/>
        <w:gridCol w:w="2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  <w:highlight w:val="none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  <w:highlight w:val="none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  <w:highlight w:val="none"/>
              </w:rPr>
              <w:t>法定代表人</w:t>
            </w:r>
          </w:p>
        </w:tc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  <w:highlight w:val="none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  <w:highlight w:val="none"/>
              </w:rPr>
              <w:t>法人委托人</w:t>
            </w:r>
          </w:p>
        </w:tc>
        <w:tc>
          <w:tcPr>
            <w:tcW w:w="2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  <w:highlight w:val="none"/>
              </w:rPr>
              <w:t>投标联系人</w:t>
            </w:r>
          </w:p>
        </w:tc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  <w:highlight w:val="none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  <w:highlight w:val="none"/>
              </w:rPr>
              <w:t>联系电话</w:t>
            </w:r>
          </w:p>
        </w:tc>
        <w:tc>
          <w:tcPr>
            <w:tcW w:w="2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  <w:highlight w:val="none"/>
              </w:rPr>
              <w:t>传真</w:t>
            </w:r>
          </w:p>
        </w:tc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  <w:highlight w:val="none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  <w:highlight w:val="none"/>
              </w:rPr>
              <w:t>指定电子邮箱</w:t>
            </w:r>
          </w:p>
        </w:tc>
        <w:tc>
          <w:tcPr>
            <w:tcW w:w="2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2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</w:rPr>
              <w:t>湖南省通泰工程有限公司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在阅读和理解了本次招标公告后，认为我单位符合招标公告对投标人的基本要求，在此特向贵方提出参与招标编号的上述申请投标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类别简称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的投标报名，特此申请。本投标单位有关信息如上。</w:t>
            </w:r>
          </w:p>
          <w:p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我司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愿意缴纳招标投标保证金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highlight w:val="none"/>
                <w:lang w:val="en-US" w:eastAsia="zh-CN"/>
              </w:rPr>
              <w:t>10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万元，如经贵司审查后，我公司资格条件不符合本项目投标人资格要求，相关责任由我公司自行承担。</w:t>
            </w: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  <w:highlight w:val="none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  <w:highlight w:val="none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  <w:highlight w:val="none"/>
              </w:rPr>
            </w:pPr>
          </w:p>
          <w:p>
            <w:pPr>
              <w:spacing w:line="460" w:lineRule="exact"/>
              <w:ind w:firstLine="3120" w:firstLineChars="1300"/>
              <w:jc w:val="left"/>
              <w:rPr>
                <w:rFonts w:hint="eastAsia" w:ascii="仿宋_GB2312" w:hAnsi="宋体" w:eastAsia="仿宋_GB2312" w:cs="仿宋"/>
                <w:kern w:val="1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  <w:highlight w:val="none"/>
              </w:rPr>
              <w:t>投标人法人代表签字：</w:t>
            </w:r>
          </w:p>
          <w:p>
            <w:pPr>
              <w:spacing w:line="460" w:lineRule="exact"/>
              <w:ind w:firstLine="4080" w:firstLineChars="1700"/>
              <w:jc w:val="left"/>
              <w:rPr>
                <w:rFonts w:hint="eastAsia" w:ascii="仿宋_GB2312" w:hAnsi="宋体" w:eastAsia="仿宋_GB2312" w:cs="仿宋"/>
                <w:kern w:val="1"/>
                <w:sz w:val="24"/>
                <w:highlight w:val="none"/>
              </w:rPr>
            </w:pPr>
          </w:p>
          <w:p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  <w:highlight w:val="none"/>
              </w:rPr>
              <w:t xml:space="preserve">          投标人（公章）：</w:t>
            </w: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  <w:highlight w:val="none"/>
              </w:rPr>
            </w:pPr>
          </w:p>
          <w:p>
            <w:pPr>
              <w:spacing w:line="460" w:lineRule="exact"/>
              <w:ind w:right="960" w:firstLine="4560" w:firstLineChars="1900"/>
              <w:rPr>
                <w:rFonts w:hint="eastAsia" w:ascii="仿宋_GB2312" w:hAnsi="宋体" w:eastAsia="仿宋_GB2312" w:cs="仿宋"/>
                <w:b/>
                <w:kern w:val="1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  <w:highlight w:val="none"/>
              </w:rPr>
              <w:t>年    月    日</w:t>
            </w:r>
          </w:p>
        </w:tc>
      </w:tr>
    </w:tbl>
    <w:p>
      <w:pPr>
        <w:rPr>
          <w:rFonts w:hint="eastAsia" w:ascii="仿宋_GB2312" w:hAnsi="宋体" w:eastAsia="仿宋_GB2312"/>
          <w:vanish/>
          <w:szCs w:val="21"/>
          <w:highlight w:val="none"/>
        </w:rPr>
      </w:pPr>
      <w:bookmarkStart w:id="0" w:name="_Toc19089"/>
      <w:bookmarkStart w:id="1" w:name="_Toc22989"/>
    </w:p>
    <w:tbl>
      <w:tblPr>
        <w:tblStyle w:val="7"/>
        <w:tblW w:w="96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2" w:hRule="atLeast"/>
        </w:trPr>
        <w:tc>
          <w:tcPr>
            <w:tcW w:w="962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  <w:highlight w:val="none"/>
              </w:rPr>
              <w:t>附</w:t>
            </w:r>
            <w:bookmarkEnd w:id="0"/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  <w:highlight w:val="none"/>
              </w:rPr>
              <w:t>件2</w:t>
            </w:r>
            <w:bookmarkEnd w:id="1"/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  <w:highlight w:val="none"/>
              </w:rPr>
              <w:t>：</w:t>
            </w: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  <w:highlight w:val="none"/>
              </w:rPr>
            </w:pPr>
          </w:p>
          <w:p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32"/>
                <w:szCs w:val="32"/>
                <w:highlight w:val="none"/>
              </w:rPr>
              <w:t>投标人一般情况表</w:t>
            </w:r>
          </w:p>
          <w:tbl>
            <w:tblPr>
              <w:tblStyle w:val="7"/>
              <w:tblW w:w="0" w:type="auto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2"/>
              <w:gridCol w:w="1134"/>
              <w:gridCol w:w="1240"/>
              <w:gridCol w:w="208"/>
              <w:gridCol w:w="1539"/>
              <w:gridCol w:w="2825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atLeast"/>
                <w:jc w:val="center"/>
              </w:trPr>
              <w:tc>
                <w:tcPr>
                  <w:tcW w:w="156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  <w:highlight w:val="none"/>
                    </w:rPr>
                    <w:t>投标人全称</w:t>
                  </w:r>
                </w:p>
              </w:tc>
              <w:tc>
                <w:tcPr>
                  <w:tcW w:w="2374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  <w:highlight w:val="none"/>
                    </w:rPr>
                    <w:t>成立时间</w:t>
                  </w:r>
                </w:p>
              </w:tc>
              <w:tc>
                <w:tcPr>
                  <w:tcW w:w="282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  <w:t>注册地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ind w:firstLine="630" w:firstLineChars="300"/>
                    <w:jc w:val="left"/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  <w:t>省     市</w:t>
                  </w: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  <w:highlight w:val="none"/>
                    </w:rPr>
                    <w:t>组织机构代码证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  <w:highlight w:val="none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  <w:t>固定电话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  <w:highlight w:val="none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  <w:t>传真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  <w:highlight w:val="none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  <w:highlight w:val="none"/>
                    </w:rPr>
                    <w:t>通信地址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  <w:t>邮编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  <w:highlight w:val="none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  <w:highlight w:val="none"/>
                    </w:rPr>
                    <w:t>资   质   认   证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  <w:t>资质名称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  <w:t>注册时间</w:t>
                  </w: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  <w:t>注册号</w:t>
                  </w: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  <w:t>注册内容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  <w:t>营业执照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  <w:t>生产许可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  <w:t>税务登记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  <w:highlight w:val="none"/>
                    </w:rPr>
                    <w:t>资   金   情   况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  <w:t>注册资金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Arial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  <w:highlight w:val="none"/>
                    </w:rPr>
                    <w:t>人民币:         万元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  <w:t>固定资产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  <w:highlight w:val="none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  <w:t>银行资信等级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  <w:highlight w:val="none"/>
                    </w:rPr>
                  </w:pP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  <w:highlight w:val="none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  <w:t>纳税信用等级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  <w:highlight w:val="none"/>
                    </w:rPr>
                    <w:t>　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  <w:highlight w:val="none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562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noWrap w:val="0"/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  <w:t>上年末资产负债表信息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  <w:t>1.资产总额：                 2.所有者权益：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  <w:jc w:val="center"/>
              </w:trPr>
              <w:tc>
                <w:tcPr>
                  <w:tcW w:w="1562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 w:val="0"/>
                  <w:vAlign w:val="center"/>
                </w:tcPr>
                <w:p>
                  <w:pPr>
                    <w:jc w:val="left"/>
                    <w:rPr>
                      <w:rFonts w:hint="eastAsia" w:ascii="仿宋_GB2312" w:hAnsi="宋体" w:eastAsia="仿宋_GB2312" w:cs="Arial"/>
                      <w:szCs w:val="21"/>
                      <w:highlight w:val="none"/>
                    </w:rPr>
                  </w:pP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  <w:t>3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  <w:highlight w:val="none"/>
                    </w:rPr>
                    <w:t xml:space="preserve">.长期负债：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  <w:t xml:space="preserve">             4.流动负债：             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 w:val="0"/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  <w:t>法人代表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  <w:t>1.姓名:        2.职务:         3.联系电话: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  <w:t>联系人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  <w:t>1.姓名:        2.职务:         3.联系电话:：    4.手机: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  <w:t>开户银行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  <w:t xml:space="preserve">1.名称:                   2.帐号:       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  <w:t>关联企业情况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  <w:t>（应填写涉及本单位利益关系的所有资产关联情况，内容包括本单位的投资人、母公司、子公司及其控股和参股公司等情况。）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6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  <w:t>投标人企业组织机构及企业概况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  <w:t>（可另附页）</w:t>
                  </w:r>
                </w:p>
              </w:tc>
            </w:tr>
          </w:tbl>
          <w:p>
            <w:pPr>
              <w:spacing w:line="3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  <w:highlight w:val="none"/>
              </w:rPr>
              <w:t xml:space="preserve"> </w:t>
            </w:r>
          </w:p>
          <w:p>
            <w:pPr>
              <w:spacing w:line="3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  <w:highlight w:val="none"/>
              </w:rPr>
            </w:pPr>
          </w:p>
          <w:p>
            <w:pPr>
              <w:spacing w:line="3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  <w:highlight w:val="none"/>
              </w:rPr>
            </w:pPr>
          </w:p>
          <w:p>
            <w:pPr>
              <w:spacing w:line="3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  <w:highlight w:val="none"/>
              </w:rPr>
              <w:t>附件3：</w:t>
            </w:r>
          </w:p>
          <w:p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32"/>
                <w:szCs w:val="32"/>
                <w:highlight w:val="none"/>
              </w:rPr>
              <w:t>投标人开票信息</w:t>
            </w:r>
          </w:p>
          <w:tbl>
            <w:tblPr>
              <w:tblStyle w:val="7"/>
              <w:tblW w:w="0" w:type="auto"/>
              <w:tblInd w:w="40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100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</w:pPr>
                  <w:bookmarkStart w:id="2" w:name="_Hlk1984892"/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  <w:t>投标项目名称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default" w:ascii="仿宋_GB2312" w:hAnsi="宋体" w:eastAsia="仿宋_GB2312" w:cs="仿宋"/>
                      <w:kern w:val="1"/>
                      <w:szCs w:val="21"/>
                      <w:highlight w:val="none"/>
                      <w:lang w:val="en-US"/>
                    </w:rPr>
                  </w:pP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  <w:highlight w:val="none"/>
                    </w:rPr>
                    <w:t>湖南省通泰工程有限公司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  <w:highlight w:val="none"/>
                      <w:lang w:val="en-US" w:eastAsia="zh-CN"/>
                    </w:rPr>
                    <w:t>茶常高速公路路面第二合同段（安仁段）机制砂、沥青中下面层碎石材料招标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  <w:t>招标编号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default" w:ascii="仿宋_GB2312" w:hAnsi="宋体" w:eastAsia="仿宋_GB2312" w:cs="仿宋"/>
                      <w:kern w:val="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 w:cs="仿宋"/>
                      <w:b/>
                      <w:bCs/>
                      <w:kern w:val="1"/>
                      <w:sz w:val="24"/>
                      <w:highlight w:val="none"/>
                      <w:u w:val="single"/>
                      <w:lang w:val="en-US" w:eastAsia="zh-CN"/>
                    </w:rPr>
                    <w:t>CCLMEB</w:t>
                  </w:r>
                  <w:r>
                    <w:rPr>
                      <w:rFonts w:hint="eastAsia" w:ascii="仿宋_GB2312" w:hAnsi="宋体" w:eastAsia="仿宋_GB2312" w:cs="仿宋"/>
                      <w:b/>
                      <w:bCs/>
                      <w:kern w:val="1"/>
                      <w:sz w:val="24"/>
                      <w:highlight w:val="none"/>
                      <w:u w:val="single"/>
                    </w:rPr>
                    <w:t>202</w:t>
                  </w:r>
                  <w:r>
                    <w:rPr>
                      <w:rFonts w:hint="eastAsia" w:ascii="仿宋_GB2312" w:hAnsi="宋体" w:eastAsia="仿宋_GB2312" w:cs="仿宋"/>
                      <w:b/>
                      <w:bCs/>
                      <w:kern w:val="1"/>
                      <w:sz w:val="24"/>
                      <w:highlight w:val="none"/>
                      <w:u w:val="single"/>
                      <w:lang w:val="en-US" w:eastAsia="zh-CN"/>
                    </w:rPr>
                    <w:t>40731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  <w:t>申请人名称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bottom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  <w:t>纳税人识别号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bottom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  <w:t>开户行及账户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bottom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  <w:t>公司地址及电话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bottom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  <w:t>发票收货联系人及电话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bottom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</w:pPr>
                </w:p>
              </w:tc>
            </w:tr>
            <w:bookmarkEnd w:id="2"/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  <w:t>发票收货地址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bottom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  <w:t>备注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bottom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  <w:highlight w:val="none"/>
                    </w:rPr>
                    <w:t>　</w:t>
                  </w:r>
                </w:p>
              </w:tc>
            </w:tr>
          </w:tbl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  <w:highlight w:val="none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  <w:highlight w:val="none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  <w:highlight w:val="none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  <w:highlight w:val="none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  <w:highlight w:val="none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  <w:highlight w:val="none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</w:p>
    <w:sectPr>
      <w:pgSz w:w="11906" w:h="16838"/>
      <w:pgMar w:top="1134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iNDE2YjZkODZkNzZhZjliYjMwYTA3OTBmN2RiOGMifQ=="/>
    <w:docVar w:name="KSO_WPS_MARK_KEY" w:val="725405ac-9f84-4073-913f-75281d7d93bc"/>
  </w:docVars>
  <w:rsids>
    <w:rsidRoot w:val="4F79296B"/>
    <w:rsid w:val="00146448"/>
    <w:rsid w:val="0027097A"/>
    <w:rsid w:val="003479EF"/>
    <w:rsid w:val="00566EB8"/>
    <w:rsid w:val="006F790A"/>
    <w:rsid w:val="007F53A6"/>
    <w:rsid w:val="0087367D"/>
    <w:rsid w:val="00D92237"/>
    <w:rsid w:val="00E2663F"/>
    <w:rsid w:val="00F11F8E"/>
    <w:rsid w:val="00FD346B"/>
    <w:rsid w:val="020C5A14"/>
    <w:rsid w:val="02BD4583"/>
    <w:rsid w:val="039718A3"/>
    <w:rsid w:val="04381EC4"/>
    <w:rsid w:val="04AC3C88"/>
    <w:rsid w:val="04C71BC0"/>
    <w:rsid w:val="05911951"/>
    <w:rsid w:val="0C7356E0"/>
    <w:rsid w:val="0F137612"/>
    <w:rsid w:val="113145B1"/>
    <w:rsid w:val="15B6344D"/>
    <w:rsid w:val="16A86667"/>
    <w:rsid w:val="1706333C"/>
    <w:rsid w:val="1796334C"/>
    <w:rsid w:val="17D96159"/>
    <w:rsid w:val="182A7A20"/>
    <w:rsid w:val="18B7277D"/>
    <w:rsid w:val="1D002E6E"/>
    <w:rsid w:val="1EC611DF"/>
    <w:rsid w:val="1FA31921"/>
    <w:rsid w:val="1FA56374"/>
    <w:rsid w:val="22A8031A"/>
    <w:rsid w:val="24927DBA"/>
    <w:rsid w:val="24F05E47"/>
    <w:rsid w:val="256D2A06"/>
    <w:rsid w:val="276E7748"/>
    <w:rsid w:val="27C27D89"/>
    <w:rsid w:val="29052927"/>
    <w:rsid w:val="2ABC637A"/>
    <w:rsid w:val="2DB56386"/>
    <w:rsid w:val="2EC875F5"/>
    <w:rsid w:val="321B7647"/>
    <w:rsid w:val="33166C0E"/>
    <w:rsid w:val="33AC09F2"/>
    <w:rsid w:val="359316D6"/>
    <w:rsid w:val="363C48EE"/>
    <w:rsid w:val="37084B2C"/>
    <w:rsid w:val="37BD7784"/>
    <w:rsid w:val="39243E54"/>
    <w:rsid w:val="393308A0"/>
    <w:rsid w:val="398D52E9"/>
    <w:rsid w:val="3AC83596"/>
    <w:rsid w:val="3B5A1F2B"/>
    <w:rsid w:val="3C465F9B"/>
    <w:rsid w:val="3D5F3606"/>
    <w:rsid w:val="3DA82F26"/>
    <w:rsid w:val="3E6B05AE"/>
    <w:rsid w:val="3F6710DB"/>
    <w:rsid w:val="40C54DD1"/>
    <w:rsid w:val="415C310C"/>
    <w:rsid w:val="41C66EAA"/>
    <w:rsid w:val="41DA29EB"/>
    <w:rsid w:val="428766A0"/>
    <w:rsid w:val="437D39C3"/>
    <w:rsid w:val="440D01BF"/>
    <w:rsid w:val="4552106C"/>
    <w:rsid w:val="464D7120"/>
    <w:rsid w:val="47A333B2"/>
    <w:rsid w:val="48403F4B"/>
    <w:rsid w:val="488573CB"/>
    <w:rsid w:val="48DC77D0"/>
    <w:rsid w:val="49F85DC4"/>
    <w:rsid w:val="4A5E09A2"/>
    <w:rsid w:val="4AFB4A25"/>
    <w:rsid w:val="4B007AFD"/>
    <w:rsid w:val="4C0205C3"/>
    <w:rsid w:val="4C69282A"/>
    <w:rsid w:val="4D24362A"/>
    <w:rsid w:val="4DE00737"/>
    <w:rsid w:val="4E425A81"/>
    <w:rsid w:val="4E6C6830"/>
    <w:rsid w:val="4F79296B"/>
    <w:rsid w:val="4FFD2E28"/>
    <w:rsid w:val="50B73122"/>
    <w:rsid w:val="50CC40B1"/>
    <w:rsid w:val="50DD4B9C"/>
    <w:rsid w:val="51BF39F9"/>
    <w:rsid w:val="55203E2D"/>
    <w:rsid w:val="55651104"/>
    <w:rsid w:val="55B14793"/>
    <w:rsid w:val="56D11763"/>
    <w:rsid w:val="5A1B7126"/>
    <w:rsid w:val="5AA94CD7"/>
    <w:rsid w:val="5B4137D3"/>
    <w:rsid w:val="5B4D2441"/>
    <w:rsid w:val="5B67783D"/>
    <w:rsid w:val="5CA737CF"/>
    <w:rsid w:val="5CF06A6D"/>
    <w:rsid w:val="5E315F6B"/>
    <w:rsid w:val="5F8B596D"/>
    <w:rsid w:val="5FE74DC9"/>
    <w:rsid w:val="61143DB0"/>
    <w:rsid w:val="61AA0F2D"/>
    <w:rsid w:val="63457F02"/>
    <w:rsid w:val="63C854A0"/>
    <w:rsid w:val="64B02332"/>
    <w:rsid w:val="65291EB5"/>
    <w:rsid w:val="65A57EBE"/>
    <w:rsid w:val="668E73CD"/>
    <w:rsid w:val="66983C89"/>
    <w:rsid w:val="67442608"/>
    <w:rsid w:val="67561C1C"/>
    <w:rsid w:val="69670619"/>
    <w:rsid w:val="6B6E05B3"/>
    <w:rsid w:val="6C743789"/>
    <w:rsid w:val="6D535020"/>
    <w:rsid w:val="70B5504E"/>
    <w:rsid w:val="72F451FD"/>
    <w:rsid w:val="73990D12"/>
    <w:rsid w:val="73BF603D"/>
    <w:rsid w:val="74371A81"/>
    <w:rsid w:val="74F43E71"/>
    <w:rsid w:val="756A1471"/>
    <w:rsid w:val="7832303B"/>
    <w:rsid w:val="78997FA5"/>
    <w:rsid w:val="7A1C1AB9"/>
    <w:rsid w:val="7A515E1A"/>
    <w:rsid w:val="7B495ED2"/>
    <w:rsid w:val="7DF37EAC"/>
    <w:rsid w:val="7EF921F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paragraph" w:styleId="3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"/>
    <w:basedOn w:val="2"/>
    <w:autoRedefine/>
    <w:qFormat/>
    <w:uiPriority w:val="0"/>
    <w:pPr>
      <w:ind w:firstLine="420" w:firstLineChars="100"/>
    </w:pPr>
  </w:style>
  <w:style w:type="character" w:styleId="9">
    <w:name w:val="Strong"/>
    <w:basedOn w:val="8"/>
    <w:autoRedefine/>
    <w:qFormat/>
    <w:uiPriority w:val="0"/>
    <w:rPr>
      <w:b/>
    </w:rPr>
  </w:style>
  <w:style w:type="character" w:customStyle="1" w:styleId="10">
    <w:name w:val="页眉 Char"/>
    <w:basedOn w:val="8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8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CHINA</Company>
  <Pages>3</Pages>
  <Words>1965</Words>
  <Characters>2121</Characters>
  <Lines>5</Lines>
  <Paragraphs>1</Paragraphs>
  <TotalTime>3</TotalTime>
  <ScaleCrop>false</ScaleCrop>
  <LinksUpToDate>false</LinksUpToDate>
  <CharactersWithSpaces>2328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2019-03-29T03:47:00Z</dcterms:created>
  <dc:creator>Administrator</dc:creator>
  <cp:lastModifiedBy>马大哈</cp:lastModifiedBy>
  <cp:lastPrinted>2019-11-08T07:27:00Z</cp:lastPrinted>
  <dcterms:modified xsi:type="dcterms:W3CDTF">2024-08-01T01:09:35Z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9566101BD8BC472CB1D7A6AD72710C01</vt:lpwstr>
  </property>
</Properties>
</file>